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A83" w:rsidRPr="00775135" w:rsidRDefault="00990A83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990A83" w:rsidRDefault="00990A83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Fizičko vaspitanje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2.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990A83">
        <w:trPr>
          <w:trHeight w:val="200"/>
        </w:trPr>
        <w:tc>
          <w:tcPr>
            <w:tcW w:w="709" w:type="dxa"/>
            <w:vMerge w:val="restart"/>
            <w:vAlign w:val="center"/>
          </w:tcPr>
          <w:p w:rsidR="00990A83" w:rsidRPr="00233E11" w:rsidRDefault="00990A83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990A83" w:rsidRPr="00BB1C7B" w:rsidRDefault="00990A83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990A83" w:rsidRPr="00233E11" w:rsidRDefault="00990A83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990A83" w:rsidRPr="00233E11" w:rsidRDefault="00990A83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990A83" w:rsidRPr="00233E11" w:rsidRDefault="00990A83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990A83" w:rsidRPr="00233E11" w:rsidRDefault="00990A83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990A83">
        <w:trPr>
          <w:trHeight w:val="487"/>
        </w:trPr>
        <w:tc>
          <w:tcPr>
            <w:tcW w:w="709" w:type="dxa"/>
            <w:vMerge/>
            <w:vAlign w:val="center"/>
          </w:tcPr>
          <w:p w:rsidR="00990A83" w:rsidRDefault="00990A83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990A83" w:rsidRPr="006476C2" w:rsidRDefault="00990A83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990A83" w:rsidRPr="00233E11" w:rsidRDefault="00990A83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990A83" w:rsidRPr="00233E11" w:rsidRDefault="00990A83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990A83" w:rsidRPr="00233E11" w:rsidRDefault="00990A83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990A83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1.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Uvodni čas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990A83" w:rsidRPr="00AC2BB2" w:rsidRDefault="00990A83" w:rsidP="00670184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2.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Atletika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12F87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22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783550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12F87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12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 xml:space="preserve">3. 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12F87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Sportska igra- košarka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12F87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24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12F87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14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4.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12F87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Pr="00E12F87">
              <w:rPr>
                <w:bCs/>
                <w:lang w:val="sr-Cyrl-CS"/>
              </w:rPr>
              <w:t>Sportska gimnastika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670184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22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783550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783550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12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5.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Završni čas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670184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6.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Vančasovni aktivnosti- Kros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EE494B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783550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7.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9D1E6A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Takmičenja u organizaciji Ministarstva Prosvete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783550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783550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783550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AC2BB2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Default="00990A83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Default="00990A83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Default="00990A83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990A83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990A83" w:rsidRPr="00024222" w:rsidRDefault="00990A83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990A83" w:rsidRPr="00024222" w:rsidRDefault="00990A83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990A83" w:rsidRPr="00024222" w:rsidRDefault="00990A83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990A83" w:rsidRPr="00024222" w:rsidRDefault="00990A83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990A83" w:rsidRPr="00024222" w:rsidRDefault="00990A83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990A83">
        <w:trPr>
          <w:trHeight w:val="695"/>
        </w:trPr>
        <w:tc>
          <w:tcPr>
            <w:tcW w:w="709" w:type="dxa"/>
          </w:tcPr>
          <w:p w:rsidR="00990A83" w:rsidRDefault="00990A83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990A83" w:rsidRDefault="00990A83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990A83" w:rsidRDefault="00990A83" w:rsidP="00670184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70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990A83" w:rsidRDefault="00990A83" w:rsidP="00783550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30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990A83" w:rsidRDefault="00990A83" w:rsidP="00E12F87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40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990A83" w:rsidRPr="00775135" w:rsidRDefault="00990A83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990A83" w:rsidRPr="00F11C3B" w:rsidRDefault="00990A83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990A83" w:rsidRPr="004C6260" w:rsidRDefault="00990A83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990A83" w:rsidRPr="004C6260" w:rsidRDefault="00990A83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Pintér Attila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990A83" w:rsidRPr="00B71976" w:rsidRDefault="00990A83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hu-HU"/>
        </w:rPr>
        <w:t>10. 09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14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990A83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990A83" w:rsidRPr="00BB472A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990A83" w:rsidRPr="00C848CC" w:rsidRDefault="00990A83" w:rsidP="00AC464D">
            <w:pPr>
              <w:rPr>
                <w:b/>
                <w:lang w:val="sr-Cyrl-CS"/>
              </w:rPr>
            </w:pPr>
          </w:p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990A83" w:rsidRPr="00C848CC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990A83" w:rsidRPr="00C848CC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990A83" w:rsidRPr="00C848CC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990A83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990A83">
        <w:trPr>
          <w:trHeight w:val="709"/>
        </w:trPr>
        <w:tc>
          <w:tcPr>
            <w:tcW w:w="709" w:type="dxa"/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990A83" w:rsidRPr="00F913F9" w:rsidRDefault="00990A83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990A83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990A83" w:rsidRPr="00F913F9" w:rsidRDefault="00990A83" w:rsidP="00EE494B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990A83" w:rsidRPr="00F913F9" w:rsidRDefault="00990A83" w:rsidP="00670184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90A83" w:rsidRPr="00F913F9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90A83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990A83" w:rsidRDefault="00990A83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990A83" w:rsidRPr="004C6260" w:rsidRDefault="00990A83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990A83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hyphenationZone w:val="425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94B"/>
    <w:rsid w:val="00024222"/>
    <w:rsid w:val="000A1572"/>
    <w:rsid w:val="000D0D95"/>
    <w:rsid w:val="001671BD"/>
    <w:rsid w:val="0017547D"/>
    <w:rsid w:val="00181DCD"/>
    <w:rsid w:val="00184E58"/>
    <w:rsid w:val="001C5731"/>
    <w:rsid w:val="00233E11"/>
    <w:rsid w:val="002658C1"/>
    <w:rsid w:val="00330420"/>
    <w:rsid w:val="00357779"/>
    <w:rsid w:val="003A3F15"/>
    <w:rsid w:val="003B3B71"/>
    <w:rsid w:val="00452E23"/>
    <w:rsid w:val="004C4904"/>
    <w:rsid w:val="004C6260"/>
    <w:rsid w:val="00517816"/>
    <w:rsid w:val="005D285F"/>
    <w:rsid w:val="006476C2"/>
    <w:rsid w:val="00652D04"/>
    <w:rsid w:val="006569C7"/>
    <w:rsid w:val="00670184"/>
    <w:rsid w:val="0068258F"/>
    <w:rsid w:val="0077065F"/>
    <w:rsid w:val="00775135"/>
    <w:rsid w:val="00783550"/>
    <w:rsid w:val="00862C8D"/>
    <w:rsid w:val="0087221F"/>
    <w:rsid w:val="008C59E0"/>
    <w:rsid w:val="008D78B3"/>
    <w:rsid w:val="00907FA1"/>
    <w:rsid w:val="00951F49"/>
    <w:rsid w:val="00974053"/>
    <w:rsid w:val="00985A2C"/>
    <w:rsid w:val="00990A83"/>
    <w:rsid w:val="009926AE"/>
    <w:rsid w:val="009D1E6A"/>
    <w:rsid w:val="00A0147C"/>
    <w:rsid w:val="00A26003"/>
    <w:rsid w:val="00A75EDC"/>
    <w:rsid w:val="00AA0D13"/>
    <w:rsid w:val="00AC2BB2"/>
    <w:rsid w:val="00AC464D"/>
    <w:rsid w:val="00AD577D"/>
    <w:rsid w:val="00B626B1"/>
    <w:rsid w:val="00B71976"/>
    <w:rsid w:val="00BB1C7B"/>
    <w:rsid w:val="00BB1E7E"/>
    <w:rsid w:val="00BB472A"/>
    <w:rsid w:val="00BD45A0"/>
    <w:rsid w:val="00C07F4D"/>
    <w:rsid w:val="00C574A7"/>
    <w:rsid w:val="00C848CC"/>
    <w:rsid w:val="00C969C4"/>
    <w:rsid w:val="00CD1F63"/>
    <w:rsid w:val="00D25FC6"/>
    <w:rsid w:val="00D856C0"/>
    <w:rsid w:val="00D94E83"/>
    <w:rsid w:val="00E12F87"/>
    <w:rsid w:val="00E66498"/>
    <w:rsid w:val="00E94FAB"/>
    <w:rsid w:val="00EE494B"/>
    <w:rsid w:val="00F04D78"/>
    <w:rsid w:val="00F05601"/>
    <w:rsid w:val="00F11C3B"/>
    <w:rsid w:val="00F40576"/>
    <w:rsid w:val="00F913F9"/>
    <w:rsid w:val="00FC2B23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42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AC7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1</TotalTime>
  <Pages>2</Pages>
  <Words>824</Words>
  <Characters>4698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ГОДИШЊИ (ГЛОБАЛНИ) ПЛАН РАДА НАСТАВНИКА</dc:title>
  <dc:subject/>
  <dc:creator>User</dc:creator>
  <cp:keywords/>
  <dc:description/>
  <cp:lastModifiedBy>USER</cp:lastModifiedBy>
  <cp:revision>2</cp:revision>
  <cp:lastPrinted>2007-09-24T09:38:00Z</cp:lastPrinted>
  <dcterms:created xsi:type="dcterms:W3CDTF">2014-09-24T06:39:00Z</dcterms:created>
  <dcterms:modified xsi:type="dcterms:W3CDTF">2014-09-24T06:39:00Z</dcterms:modified>
</cp:coreProperties>
</file>